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74" w:rsidRPr="00CB474A" w:rsidRDefault="00BE6874" w:rsidP="005C2B2B">
      <w:pPr>
        <w:pStyle w:val="Title"/>
        <w:rPr>
          <w:caps w:val="0"/>
          <w:szCs w:val="36"/>
          <w:lang w:val="uk-UA"/>
        </w:rPr>
      </w:pPr>
      <w:r>
        <w:rPr>
          <w:caps w:val="0"/>
          <w:szCs w:val="36"/>
          <w:lang w:val="uk-UA"/>
        </w:rPr>
        <w:t>ЗВІТ ДЕПУТАТА МІСЦЕВОЇ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4"/>
        <w:gridCol w:w="1796"/>
        <w:gridCol w:w="171"/>
        <w:gridCol w:w="2181"/>
        <w:gridCol w:w="2208"/>
        <w:gridCol w:w="1941"/>
      </w:tblGrid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Назва місцевої ради: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>
              <w:t>Терноп</w:t>
            </w:r>
            <w:r w:rsidRPr="00466396">
              <w:rPr>
                <w:lang w:val="uk-UA"/>
              </w:rPr>
              <w:t>ільська міська рада</w:t>
            </w:r>
          </w:p>
        </w:tc>
      </w:tr>
      <w:tr w:rsidR="00BE6874" w:rsidRPr="00651EA1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en-US"/>
              </w:rPr>
            </w:pPr>
            <w:r w:rsidRPr="00466396">
              <w:rPr>
                <w:lang w:val="uk-UA"/>
              </w:rPr>
              <w:t>Сайт місцевої ради: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http://www.rada.te.ua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Звітний період:</w:t>
            </w:r>
          </w:p>
        </w:tc>
        <w:tc>
          <w:tcPr>
            <w:tcW w:w="1796" w:type="dxa"/>
          </w:tcPr>
          <w:p w:rsidR="00BE6874" w:rsidRPr="00466396" w:rsidRDefault="00BE6874" w:rsidP="00C3040B">
            <w:pPr>
              <w:rPr>
                <w:lang w:val="uk-UA"/>
              </w:rPr>
            </w:pPr>
            <w:r w:rsidRPr="00466396">
              <w:rPr>
                <w:lang w:val="uk-UA"/>
              </w:rPr>
              <w:t>201</w:t>
            </w:r>
            <w:r>
              <w:rPr>
                <w:lang w:val="en-US"/>
              </w:rPr>
              <w:t>3</w:t>
            </w:r>
            <w:r w:rsidRPr="00466396">
              <w:rPr>
                <w:lang w:val="uk-UA"/>
              </w:rPr>
              <w:t xml:space="preserve"> рік </w:t>
            </w:r>
          </w:p>
        </w:tc>
        <w:tc>
          <w:tcPr>
            <w:tcW w:w="4560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Кількість прийнятих рішень ради за цей період:</w:t>
            </w:r>
          </w:p>
        </w:tc>
        <w:tc>
          <w:tcPr>
            <w:tcW w:w="1941" w:type="dxa"/>
          </w:tcPr>
          <w:p w:rsidR="00BE6874" w:rsidRPr="00466396" w:rsidRDefault="00BE6874" w:rsidP="0046639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849</w:t>
            </w:r>
          </w:p>
        </w:tc>
      </w:tr>
      <w:tr w:rsidR="00BE6874" w:rsidRPr="00466396" w:rsidTr="00466396">
        <w:tc>
          <w:tcPr>
            <w:tcW w:w="2074" w:type="dxa"/>
            <w:vMerge w:val="restart"/>
          </w:tcPr>
          <w:p w:rsidR="00BE6874" w:rsidRPr="00466396" w:rsidRDefault="00BE6874" w:rsidP="005C2B2B">
            <w:pPr>
              <w:rPr>
                <w:lang w:val="uk-UA"/>
              </w:rPr>
            </w:pPr>
          </w:p>
          <w:p w:rsidR="00BE6874" w:rsidRPr="00466396" w:rsidRDefault="00BE6874" w:rsidP="00466396">
            <w:pPr>
              <w:jc w:val="center"/>
              <w:rPr>
                <w:lang w:val="uk-UA"/>
              </w:rPr>
            </w:pPr>
          </w:p>
          <w:p w:rsidR="00BE6874" w:rsidRPr="00466396" w:rsidRDefault="00BE6874" w:rsidP="00466396">
            <w:pPr>
              <w:jc w:val="center"/>
              <w:rPr>
                <w:lang w:val="uk-UA"/>
              </w:rPr>
            </w:pPr>
            <w:r w:rsidRPr="00765867">
              <w:rPr>
                <w:lang w:val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127.5pt;mso-position-horizontal-relative:char;mso-position-vertical-relative:line">
                  <v:imagedata r:id="rId5" o:title=""/>
                </v:shape>
              </w:pict>
            </w:r>
          </w:p>
          <w:p w:rsidR="00BE6874" w:rsidRPr="00466396" w:rsidRDefault="00BE6874" w:rsidP="00466396">
            <w:pPr>
              <w:jc w:val="center"/>
              <w:rPr>
                <w:lang w:val="uk-UA"/>
              </w:rPr>
            </w:pPr>
          </w:p>
          <w:p w:rsidR="00BE6874" w:rsidRPr="00466396" w:rsidRDefault="00BE6874" w:rsidP="00466396">
            <w:pPr>
              <w:jc w:val="center"/>
              <w:rPr>
                <w:lang w:val="uk-UA"/>
              </w:rPr>
            </w:pP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Депутат (ПІБ): Паньків Віктор Іванович</w:t>
            </w:r>
          </w:p>
        </w:tc>
      </w:tr>
      <w:tr w:rsidR="00BE6874" w:rsidRPr="00466396" w:rsidTr="00466396"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Фракція, посада в фракції: депутат, голова постійної комісії з бюджету та фінансів</w:t>
            </w:r>
          </w:p>
        </w:tc>
      </w:tr>
      <w:tr w:rsidR="00BE6874" w:rsidRPr="00466396" w:rsidTr="00466396"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4148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Дата народження:11.08.1980 р.</w:t>
            </w:r>
          </w:p>
        </w:tc>
        <w:tc>
          <w:tcPr>
            <w:tcW w:w="2208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Став депутатом (дата):</w:t>
            </w:r>
          </w:p>
        </w:tc>
        <w:tc>
          <w:tcPr>
            <w:tcW w:w="1941" w:type="dxa"/>
          </w:tcPr>
          <w:p w:rsidR="00BE6874" w:rsidRPr="00466396" w:rsidRDefault="00BE6874" w:rsidP="00C03378">
            <w:pPr>
              <w:rPr>
                <w:lang w:val="en-US"/>
              </w:rPr>
            </w:pPr>
            <w:r w:rsidRPr="00466396">
              <w:rPr>
                <w:lang w:val="uk-UA"/>
              </w:rPr>
              <w:t>30 листопада 201</w:t>
            </w:r>
            <w:r w:rsidRPr="00466396">
              <w:rPr>
                <w:lang w:val="en-US"/>
              </w:rPr>
              <w:t>0</w:t>
            </w:r>
          </w:p>
        </w:tc>
      </w:tr>
      <w:tr w:rsidR="00BE6874" w:rsidRPr="00466396" w:rsidTr="00466396"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4148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Домашня адреса депутата:</w:t>
            </w:r>
          </w:p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4149" w:type="dxa"/>
            <w:gridSpan w:val="2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Телефони (у т.ч. моб.)</w:t>
            </w:r>
          </w:p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0352476030</w:t>
            </w:r>
          </w:p>
          <w:p w:rsidR="00BE6874" w:rsidRPr="00466396" w:rsidRDefault="00BE6874" w:rsidP="005C2B2B">
            <w:pPr>
              <w:rPr>
                <w:lang w:val="en-US"/>
              </w:rPr>
            </w:pPr>
            <w:r w:rsidRPr="00466396">
              <w:rPr>
                <w:lang w:val="uk-UA"/>
              </w:rPr>
              <w:t>0</w:t>
            </w:r>
            <w:r w:rsidRPr="00466396">
              <w:rPr>
                <w:lang w:val="en-US"/>
              </w:rPr>
              <w:t>973500007</w:t>
            </w:r>
          </w:p>
        </w:tc>
      </w:tr>
      <w:tr w:rsidR="00BE6874" w:rsidRPr="00651EA1" w:rsidTr="00466396"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4148" w:type="dxa"/>
            <w:gridSpan w:val="3"/>
          </w:tcPr>
          <w:p w:rsidR="00BE6874" w:rsidRPr="00466396" w:rsidRDefault="00BE6874" w:rsidP="00466396">
            <w:pPr>
              <w:rPr>
                <w:lang w:val="uk-UA"/>
              </w:rPr>
            </w:pPr>
            <w:r w:rsidRPr="00466396">
              <w:rPr>
                <w:lang w:val="uk-UA"/>
              </w:rPr>
              <w:t>Адреса приймальні депутата:</w:t>
            </w:r>
          </w:p>
          <w:p w:rsidR="00BE6874" w:rsidRPr="00466396" w:rsidRDefault="00BE6874" w:rsidP="00466396">
            <w:pPr>
              <w:rPr>
                <w:lang w:val="uk-UA"/>
              </w:rPr>
            </w:pPr>
            <w:r w:rsidRPr="00466396">
              <w:rPr>
                <w:sz w:val="18"/>
                <w:szCs w:val="18"/>
                <w:lang w:val="uk-UA"/>
              </w:rPr>
              <w:t>просп.Злуки, 3 (щоп’ятниці 17:00-19:00);</w:t>
            </w:r>
          </w:p>
          <w:p w:rsidR="00BE6874" w:rsidRPr="00466396" w:rsidRDefault="00BE6874" w:rsidP="005C2B2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149" w:type="dxa"/>
            <w:gridSpan w:val="2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en-US"/>
              </w:rPr>
              <w:t>E-mail:</w:t>
            </w:r>
            <w:r w:rsidRPr="00466396">
              <w:rPr>
                <w:lang w:val="uk-UA"/>
              </w:rPr>
              <w:t xml:space="preserve"> </w:t>
            </w:r>
          </w:p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en-US"/>
              </w:rPr>
              <w:t>Viktor</w:t>
            </w:r>
            <w:r w:rsidRPr="00466396">
              <w:rPr>
                <w:lang w:val="uk-UA"/>
              </w:rPr>
              <w:t>.</w:t>
            </w:r>
            <w:r w:rsidRPr="00466396">
              <w:rPr>
                <w:lang w:val="en-US"/>
              </w:rPr>
              <w:t>pankiv</w:t>
            </w:r>
            <w:r w:rsidRPr="00466396">
              <w:rPr>
                <w:lang w:val="uk-UA"/>
              </w:rPr>
              <w:t>@</w:t>
            </w:r>
            <w:r w:rsidRPr="00706ED5">
              <w:rPr>
                <w:lang w:val="en-US"/>
              </w:rPr>
              <w:t>svoboda</w:t>
            </w:r>
            <w:r w:rsidRPr="00466396">
              <w:rPr>
                <w:lang w:val="uk-UA"/>
              </w:rPr>
              <w:t>.</w:t>
            </w:r>
            <w:r w:rsidRPr="00706ED5">
              <w:rPr>
                <w:lang w:val="en-US"/>
              </w:rPr>
              <w:t>org</w:t>
            </w:r>
            <w:r w:rsidRPr="00466396">
              <w:rPr>
                <w:lang w:val="uk-UA"/>
              </w:rPr>
              <w:t>.</w:t>
            </w:r>
            <w:r w:rsidRPr="00706ED5">
              <w:rPr>
                <w:lang w:val="en-US"/>
              </w:rPr>
              <w:t>ua</w:t>
            </w:r>
          </w:p>
        </w:tc>
      </w:tr>
      <w:tr w:rsidR="00BE6874" w:rsidRPr="00466396" w:rsidTr="00466396"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 xml:space="preserve">Власна сторінка в інтернеті, на сайті ради, чи соціальних мережах (напр., </w:t>
            </w:r>
            <w:r w:rsidRPr="00466396">
              <w:rPr>
                <w:lang w:val="en-US"/>
              </w:rPr>
              <w:t>Facebook</w:t>
            </w:r>
            <w:r w:rsidRPr="00466396">
              <w:rPr>
                <w:lang w:val="uk-UA"/>
              </w:rPr>
              <w:t>):</w:t>
            </w:r>
          </w:p>
          <w:p w:rsidR="00BE6874" w:rsidRPr="00466396" w:rsidRDefault="00BE6874" w:rsidP="005C2B2B">
            <w:pPr>
              <w:rPr>
                <w:lang w:val="uk-UA"/>
              </w:rPr>
            </w:pPr>
            <w:r>
              <w:t>в</w:t>
            </w:r>
            <w:r w:rsidRPr="00466396">
              <w:rPr>
                <w:lang w:val="uk-UA"/>
              </w:rPr>
              <w:t>ідсутня</w:t>
            </w:r>
          </w:p>
        </w:tc>
      </w:tr>
      <w:tr w:rsidR="00BE6874" w:rsidRPr="00466396" w:rsidTr="00466396">
        <w:trPr>
          <w:trHeight w:val="227"/>
        </w:trPr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Чи був депутатом (інші виборні посади) раніше (ради, роки, скликання):</w:t>
            </w:r>
          </w:p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ні</w:t>
            </w:r>
          </w:p>
        </w:tc>
      </w:tr>
      <w:tr w:rsidR="00BE6874" w:rsidRPr="00466396" w:rsidTr="00466396">
        <w:tc>
          <w:tcPr>
            <w:tcW w:w="10371" w:type="dxa"/>
            <w:gridSpan w:val="6"/>
          </w:tcPr>
          <w:p w:rsidR="00BE6874" w:rsidRPr="00466396" w:rsidRDefault="00BE6874" w:rsidP="00466396">
            <w:pPr>
              <w:jc w:val="center"/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Статистична інформація про активність депутата ради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Присутність в раді</w:t>
            </w:r>
          </w:p>
        </w:tc>
        <w:tc>
          <w:tcPr>
            <w:tcW w:w="4148" w:type="dxa"/>
            <w:gridSpan w:val="3"/>
          </w:tcPr>
          <w:p w:rsidR="00BE6874" w:rsidRPr="00466396" w:rsidRDefault="00BE6874" w:rsidP="00C03378">
            <w:pPr>
              <w:rPr>
                <w:lang w:val="uk-UA"/>
              </w:rPr>
            </w:pPr>
            <w:r w:rsidRPr="00466396">
              <w:rPr>
                <w:lang w:val="uk-UA"/>
              </w:rPr>
              <w:t xml:space="preserve">На сесіях рад: </w:t>
            </w:r>
            <w:r w:rsidRPr="00466396">
              <w:rPr>
                <w:lang w:val="en-US"/>
              </w:rPr>
              <w:t>9</w:t>
            </w:r>
            <w:r w:rsidRPr="00466396">
              <w:rPr>
                <w:lang w:val="uk-UA"/>
              </w:rPr>
              <w:t xml:space="preserve"> сесій</w:t>
            </w:r>
          </w:p>
        </w:tc>
        <w:tc>
          <w:tcPr>
            <w:tcW w:w="4149" w:type="dxa"/>
            <w:gridSpan w:val="2"/>
          </w:tcPr>
          <w:p w:rsidR="00BE6874" w:rsidRPr="00466396" w:rsidRDefault="00BE6874" w:rsidP="00C03378">
            <w:pPr>
              <w:rPr>
                <w:lang w:val="en-US"/>
              </w:rPr>
            </w:pPr>
            <w:r w:rsidRPr="00466396">
              <w:rPr>
                <w:lang w:val="uk-UA"/>
              </w:rPr>
              <w:t xml:space="preserve">пленарних засіданнях: </w:t>
            </w:r>
            <w:r w:rsidRPr="00466396">
              <w:rPr>
                <w:lang w:val="en-US"/>
              </w:rPr>
              <w:t>9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Робота в комісії</w:t>
            </w:r>
          </w:p>
        </w:tc>
        <w:tc>
          <w:tcPr>
            <w:tcW w:w="4148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Назва комісії: комісія з питань бюджету та фінансів</w:t>
            </w:r>
          </w:p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2208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Посада в комісії:</w:t>
            </w:r>
          </w:p>
        </w:tc>
        <w:tc>
          <w:tcPr>
            <w:tcW w:w="1941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Голова комісії</w:t>
            </w:r>
          </w:p>
        </w:tc>
      </w:tr>
      <w:tr w:rsidR="00BE6874" w:rsidRPr="00466396" w:rsidTr="00466396">
        <w:tc>
          <w:tcPr>
            <w:tcW w:w="6222" w:type="dxa"/>
            <w:gridSpan w:val="4"/>
          </w:tcPr>
          <w:p w:rsidR="00BE6874" w:rsidRPr="00421759" w:rsidRDefault="00BE6874" w:rsidP="00C3040B">
            <w:pPr>
              <w:rPr>
                <w:lang w:val="uk-UA"/>
              </w:rPr>
            </w:pPr>
            <w:r w:rsidRPr="00466396">
              <w:rPr>
                <w:lang w:val="uk-UA"/>
              </w:rPr>
              <w:t>Скільки з скількох засідань комісії відвідав?  1</w:t>
            </w:r>
            <w:r>
              <w:rPr>
                <w:lang w:val="en-US"/>
              </w:rPr>
              <w:t>2</w:t>
            </w:r>
            <w:r w:rsidRPr="00466396">
              <w:rPr>
                <w:lang w:val="uk-UA"/>
              </w:rPr>
              <w:t xml:space="preserve"> з 1</w:t>
            </w:r>
            <w:r>
              <w:rPr>
                <w:lang w:val="en-US"/>
              </w:rPr>
              <w:t>3</w:t>
            </w:r>
            <w:r>
              <w:rPr>
                <w:lang w:val="uk-UA"/>
              </w:rPr>
              <w:t>, 40 питань.</w:t>
            </w:r>
          </w:p>
        </w:tc>
        <w:tc>
          <w:tcPr>
            <w:tcW w:w="4149" w:type="dxa"/>
            <w:gridSpan w:val="2"/>
          </w:tcPr>
          <w:p w:rsidR="00BE6874" w:rsidRPr="00C3040B" w:rsidRDefault="00BE6874" w:rsidP="00C3040B">
            <w:pPr>
              <w:rPr>
                <w:lang w:val="en-US"/>
              </w:rPr>
            </w:pPr>
            <w:r w:rsidRPr="00466396">
              <w:rPr>
                <w:lang w:val="uk-UA"/>
              </w:rPr>
              <w:t xml:space="preserve">Ініціював рішень комісії ? </w:t>
            </w:r>
            <w:r>
              <w:rPr>
                <w:lang w:val="en-US"/>
              </w:rPr>
              <w:t>2</w:t>
            </w:r>
          </w:p>
        </w:tc>
      </w:tr>
      <w:tr w:rsidR="00BE6874" w:rsidRPr="00466396" w:rsidTr="00466396">
        <w:tc>
          <w:tcPr>
            <w:tcW w:w="10371" w:type="dxa"/>
            <w:gridSpan w:val="6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Членом яких інших комісій є депутат (перерахувати, посади)</w:t>
            </w:r>
          </w:p>
          <w:p w:rsidR="00BE6874" w:rsidRPr="00706ED5" w:rsidRDefault="00BE6874" w:rsidP="005C2B2B">
            <w:pPr>
              <w:rPr>
                <w:sz w:val="22"/>
                <w:szCs w:val="22"/>
              </w:rPr>
            </w:pPr>
            <w:r w:rsidRPr="00466396">
              <w:rPr>
                <w:sz w:val="22"/>
                <w:szCs w:val="22"/>
                <w:lang w:val="uk-UA"/>
              </w:rPr>
              <w:t>Спеціальної комісії «З питань забезпечення майнових прав мешканців гуртожитків”</w:t>
            </w:r>
          </w:p>
          <w:p w:rsidR="00BE6874" w:rsidRPr="00466396" w:rsidRDefault="00BE6874" w:rsidP="005C2B2B">
            <w:pPr>
              <w:rPr>
                <w:sz w:val="22"/>
                <w:szCs w:val="22"/>
                <w:lang w:val="uk-UA"/>
              </w:rPr>
            </w:pPr>
            <w:r w:rsidRPr="00466396">
              <w:rPr>
                <w:sz w:val="22"/>
                <w:szCs w:val="22"/>
                <w:lang w:val="uk-UA"/>
              </w:rPr>
              <w:t>Спеціальної комісії по вивченню грошової оцінки земель м. Тернополя</w:t>
            </w:r>
          </w:p>
          <w:p w:rsidR="00BE6874" w:rsidRPr="00466396" w:rsidRDefault="00BE6874" w:rsidP="005C2B2B">
            <w:pPr>
              <w:rPr>
                <w:sz w:val="22"/>
                <w:szCs w:val="22"/>
                <w:lang w:val="uk-UA"/>
              </w:rPr>
            </w:pPr>
            <w:r w:rsidRPr="00466396">
              <w:rPr>
                <w:sz w:val="22"/>
                <w:szCs w:val="22"/>
                <w:lang w:val="uk-UA"/>
              </w:rPr>
              <w:t>Рада з реклами</w:t>
            </w:r>
          </w:p>
          <w:p w:rsidR="00BE6874" w:rsidRPr="00466396" w:rsidRDefault="00BE6874" w:rsidP="005C2B2B">
            <w:pPr>
              <w:rPr>
                <w:lang w:val="uk-UA"/>
              </w:rPr>
            </w:pPr>
          </w:p>
        </w:tc>
      </w:tr>
      <w:tr w:rsidR="00BE6874" w:rsidRPr="00466396" w:rsidTr="00466396">
        <w:tc>
          <w:tcPr>
            <w:tcW w:w="2074" w:type="dxa"/>
            <w:vMerge w:val="restart"/>
          </w:tcPr>
          <w:p w:rsidR="00BE6874" w:rsidRPr="00466396" w:rsidRDefault="00BE6874" w:rsidP="005C2B2B">
            <w:pPr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Прийоми громадян</w:t>
            </w:r>
          </w:p>
        </w:tc>
        <w:tc>
          <w:tcPr>
            <w:tcW w:w="4148" w:type="dxa"/>
            <w:gridSpan w:val="3"/>
          </w:tcPr>
          <w:p w:rsidR="00BE6874" w:rsidRPr="00466396" w:rsidRDefault="00BE6874" w:rsidP="00C3040B">
            <w:pPr>
              <w:rPr>
                <w:lang w:val="en-US"/>
              </w:rPr>
            </w:pPr>
            <w:r w:rsidRPr="00466396">
              <w:rPr>
                <w:lang w:val="uk-UA"/>
              </w:rPr>
              <w:t>Кількість проведених прийомів:</w:t>
            </w:r>
            <w:r>
              <w:rPr>
                <w:lang w:val="en-US"/>
              </w:rPr>
              <w:t>48</w:t>
            </w:r>
          </w:p>
        </w:tc>
        <w:tc>
          <w:tcPr>
            <w:tcW w:w="4149" w:type="dxa"/>
            <w:gridSpan w:val="2"/>
          </w:tcPr>
          <w:p w:rsidR="00BE6874" w:rsidRPr="00466396" w:rsidRDefault="00BE6874" w:rsidP="00C3040B">
            <w:pPr>
              <w:rPr>
                <w:lang w:val="en-US"/>
              </w:rPr>
            </w:pPr>
            <w:r w:rsidRPr="00466396">
              <w:rPr>
                <w:lang w:val="uk-UA"/>
              </w:rPr>
              <w:t>Прийнято громадян: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83</w:t>
            </w:r>
          </w:p>
        </w:tc>
      </w:tr>
      <w:tr w:rsidR="00BE6874" w:rsidRPr="00466396" w:rsidTr="00466396"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b/>
                <w:lang w:val="uk-UA"/>
              </w:rPr>
            </w:pPr>
          </w:p>
        </w:tc>
        <w:tc>
          <w:tcPr>
            <w:tcW w:w="4148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Прийомний день:</w:t>
            </w:r>
            <w:r>
              <w:t xml:space="preserve"> четвер, п‘ятниця</w:t>
            </w:r>
          </w:p>
        </w:tc>
        <w:tc>
          <w:tcPr>
            <w:tcW w:w="4149" w:type="dxa"/>
            <w:gridSpan w:val="2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Години прийому: 16.00-19.00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Депутат. Звернення</w:t>
            </w:r>
          </w:p>
        </w:tc>
        <w:tc>
          <w:tcPr>
            <w:tcW w:w="4148" w:type="dxa"/>
            <w:gridSpan w:val="3"/>
          </w:tcPr>
          <w:p w:rsidR="00BE6874" w:rsidRPr="00466396" w:rsidRDefault="00BE6874" w:rsidP="00C03378">
            <w:pPr>
              <w:rPr>
                <w:lang w:val="en-US"/>
              </w:rPr>
            </w:pPr>
            <w:r w:rsidRPr="00466396">
              <w:rPr>
                <w:lang w:val="uk-UA"/>
              </w:rPr>
              <w:t>Кількість звернень:</w:t>
            </w:r>
            <w:r w:rsidRPr="00466396">
              <w:rPr>
                <w:lang w:val="en-US"/>
              </w:rPr>
              <w:t>6</w:t>
            </w:r>
          </w:p>
        </w:tc>
        <w:tc>
          <w:tcPr>
            <w:tcW w:w="4149" w:type="dxa"/>
            <w:gridSpan w:val="2"/>
          </w:tcPr>
          <w:p w:rsidR="00BE6874" w:rsidRPr="00466396" w:rsidRDefault="00BE6874" w:rsidP="00C03378">
            <w:pPr>
              <w:rPr>
                <w:lang w:val="en-US"/>
              </w:rPr>
            </w:pPr>
            <w:r w:rsidRPr="00466396">
              <w:rPr>
                <w:lang w:val="uk-UA"/>
              </w:rPr>
              <w:t>Отримано відповідей:</w:t>
            </w:r>
            <w:r w:rsidRPr="00466396">
              <w:rPr>
                <w:lang w:val="en-US"/>
              </w:rPr>
              <w:t>6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Депутатські запити</w:t>
            </w:r>
          </w:p>
        </w:tc>
        <w:tc>
          <w:tcPr>
            <w:tcW w:w="4148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Ініційовані запити:</w:t>
            </w:r>
          </w:p>
        </w:tc>
        <w:tc>
          <w:tcPr>
            <w:tcW w:w="4149" w:type="dxa"/>
            <w:gridSpan w:val="2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Підтримані радою:</w:t>
            </w:r>
          </w:p>
        </w:tc>
      </w:tr>
      <w:tr w:rsidR="00BE6874" w:rsidRPr="00466396" w:rsidTr="00466396">
        <w:tc>
          <w:tcPr>
            <w:tcW w:w="2074" w:type="dxa"/>
            <w:vMerge w:val="restart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Кількість помічників: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466396">
            <w:pPr>
              <w:jc w:val="center"/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Кількість особисто ініційованих депутатом:</w:t>
            </w:r>
          </w:p>
        </w:tc>
      </w:tr>
      <w:tr w:rsidR="00BE6874" w:rsidRPr="00466396" w:rsidTr="00466396">
        <w:tc>
          <w:tcPr>
            <w:tcW w:w="2074" w:type="dxa"/>
            <w:vMerge/>
          </w:tcPr>
          <w:p w:rsidR="00BE6874" w:rsidRPr="00466396" w:rsidRDefault="00BE6874" w:rsidP="005C2B2B">
            <w:pPr>
              <w:rPr>
                <w:lang w:val="uk-UA"/>
              </w:rPr>
            </w:pPr>
          </w:p>
        </w:tc>
        <w:tc>
          <w:tcPr>
            <w:tcW w:w="1967" w:type="dxa"/>
            <w:gridSpan w:val="2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сесійних питань:</w:t>
            </w:r>
          </w:p>
        </w:tc>
        <w:tc>
          <w:tcPr>
            <w:tcW w:w="2181" w:type="dxa"/>
          </w:tcPr>
          <w:p w:rsidR="00BE6874" w:rsidRPr="00466396" w:rsidRDefault="00BE6874" w:rsidP="009C4880">
            <w:pPr>
              <w:rPr>
                <w:lang w:val="uk-UA"/>
              </w:rPr>
            </w:pPr>
            <w:r w:rsidRPr="00466396">
              <w:rPr>
                <w:lang w:val="uk-UA"/>
              </w:rPr>
              <w:t>рішень ради:</w:t>
            </w:r>
          </w:p>
        </w:tc>
        <w:tc>
          <w:tcPr>
            <w:tcW w:w="2208" w:type="dxa"/>
          </w:tcPr>
          <w:p w:rsidR="00BE6874" w:rsidRPr="00466396" w:rsidRDefault="00BE6874" w:rsidP="009C4880">
            <w:pPr>
              <w:rPr>
                <w:lang w:val="uk-UA"/>
              </w:rPr>
            </w:pPr>
            <w:r w:rsidRPr="00466396">
              <w:rPr>
                <w:lang w:val="uk-UA"/>
              </w:rPr>
              <w:t>висновків:</w:t>
            </w:r>
          </w:p>
        </w:tc>
        <w:tc>
          <w:tcPr>
            <w:tcW w:w="1941" w:type="dxa"/>
          </w:tcPr>
          <w:p w:rsidR="00BE6874" w:rsidRPr="00466396" w:rsidRDefault="00BE6874" w:rsidP="009C4880">
            <w:pPr>
              <w:rPr>
                <w:lang w:val="uk-UA"/>
              </w:rPr>
            </w:pPr>
            <w:r w:rsidRPr="00466396">
              <w:rPr>
                <w:lang w:val="uk-UA"/>
              </w:rPr>
              <w:t>рекомендацій:</w:t>
            </w:r>
          </w:p>
        </w:tc>
      </w:tr>
      <w:tr w:rsidR="00BE6874" w:rsidRPr="00466396" w:rsidTr="00466396">
        <w:tc>
          <w:tcPr>
            <w:tcW w:w="10371" w:type="dxa"/>
            <w:gridSpan w:val="6"/>
          </w:tcPr>
          <w:p w:rsidR="00BE6874" w:rsidRPr="00466396" w:rsidRDefault="00BE6874" w:rsidP="00466396">
            <w:pPr>
              <w:jc w:val="center"/>
              <w:rPr>
                <w:lang w:val="uk-UA"/>
              </w:rPr>
            </w:pPr>
            <w:r w:rsidRPr="00466396">
              <w:rPr>
                <w:b/>
                <w:lang w:val="uk-UA"/>
              </w:rPr>
              <w:t>Змістовна інформація про особисту активність депутата ради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Які проекти рішень депутата є найбільш важливими ?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Проекти по бюджету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Інформація про участь в депутатських групах та їх діяльність: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Фракція ВО „Свобода”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Які депутатські звернення викликали найбільший резонанс, чи були найбільш результативними  ?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 xml:space="preserve">Звернення </w:t>
            </w:r>
            <w:r>
              <w:rPr>
                <w:lang w:val="uk-UA"/>
              </w:rPr>
              <w:t>щодо внесення</w:t>
            </w:r>
            <w:r w:rsidRPr="00466396">
              <w:rPr>
                <w:lang w:val="uk-UA"/>
              </w:rPr>
              <w:t xml:space="preserve"> змін до бюджету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Які запити депутата викликали найбільший резонанс, чи були найбільш результативними  ?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 xml:space="preserve">Звернення </w:t>
            </w:r>
            <w:r>
              <w:rPr>
                <w:lang w:val="uk-UA"/>
              </w:rPr>
              <w:t>щодо внесення</w:t>
            </w:r>
            <w:r w:rsidRPr="00466396">
              <w:rPr>
                <w:lang w:val="uk-UA"/>
              </w:rPr>
              <w:t xml:space="preserve"> змін до бюджету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Які ЗМІ і як висвітлювали позицію депутата ?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253E61">
            <w:pPr>
              <w:rPr>
                <w:lang w:val="uk-UA"/>
              </w:rPr>
            </w:pPr>
            <w:r w:rsidRPr="00466396">
              <w:rPr>
                <w:lang w:val="uk-UA"/>
              </w:rPr>
              <w:t xml:space="preserve">Газета Тернопільської міської ради «Тернопіль вечірній», </w:t>
            </w:r>
          </w:p>
          <w:p w:rsidR="00BE6874" w:rsidRPr="00466396" w:rsidRDefault="00BE6874" w:rsidP="00C03378">
            <w:pPr>
              <w:rPr>
                <w:lang w:val="uk-UA"/>
              </w:rPr>
            </w:pPr>
            <w:r w:rsidRPr="00466396">
              <w:rPr>
                <w:lang w:val="uk-UA"/>
              </w:rPr>
              <w:t xml:space="preserve">сайт  Тернопільської міської ради., </w:t>
            </w:r>
          </w:p>
        </w:tc>
      </w:tr>
      <w:tr w:rsidR="00BE6874" w:rsidRPr="00466396" w:rsidTr="00466396">
        <w:tc>
          <w:tcPr>
            <w:tcW w:w="2074" w:type="dxa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Інтернет-посилання про депутатську діяльність та позицію:</w:t>
            </w:r>
          </w:p>
        </w:tc>
        <w:tc>
          <w:tcPr>
            <w:tcW w:w="8297" w:type="dxa"/>
            <w:gridSpan w:val="5"/>
          </w:tcPr>
          <w:p w:rsidR="00BE6874" w:rsidRPr="00466396" w:rsidRDefault="00BE6874" w:rsidP="00251295">
            <w:pPr>
              <w:rPr>
                <w:lang w:val="uk-UA"/>
              </w:rPr>
            </w:pPr>
            <w:r w:rsidRPr="00466396">
              <w:rPr>
                <w:lang w:val="uk-UA"/>
              </w:rPr>
              <w:t>Сайт  Тернопільської міської ради,</w:t>
            </w:r>
          </w:p>
          <w:p w:rsidR="00BE6874" w:rsidRPr="00466396" w:rsidRDefault="00BE6874" w:rsidP="00251295">
            <w:pPr>
              <w:rPr>
                <w:lang w:val="uk-UA"/>
              </w:rPr>
            </w:pPr>
            <w:r w:rsidRPr="00466396">
              <w:rPr>
                <w:lang w:val="uk-UA"/>
              </w:rPr>
              <w:t>сайт Тернопільської обласної організації ВО «Свобода»</w:t>
            </w:r>
          </w:p>
        </w:tc>
      </w:tr>
      <w:tr w:rsidR="00BE6874" w:rsidRPr="00466396" w:rsidTr="00466396">
        <w:tc>
          <w:tcPr>
            <w:tcW w:w="10371" w:type="dxa"/>
            <w:gridSpan w:val="6"/>
          </w:tcPr>
          <w:p w:rsidR="00BE6874" w:rsidRPr="00466396" w:rsidRDefault="00BE6874" w:rsidP="00466396">
            <w:pPr>
              <w:jc w:val="center"/>
              <w:rPr>
                <w:b/>
                <w:lang w:val="uk-UA"/>
              </w:rPr>
            </w:pPr>
            <w:r w:rsidRPr="00466396">
              <w:rPr>
                <w:b/>
                <w:lang w:val="uk-UA"/>
              </w:rPr>
              <w:t>Про залучення виборців та виконання депутатських обов</w:t>
            </w:r>
            <w:r w:rsidRPr="00466396">
              <w:rPr>
                <w:b/>
              </w:rPr>
              <w:t>’</w:t>
            </w:r>
            <w:r w:rsidRPr="00466396">
              <w:rPr>
                <w:b/>
                <w:lang w:val="uk-UA"/>
              </w:rPr>
              <w:t>язків:</w:t>
            </w:r>
          </w:p>
        </w:tc>
      </w:tr>
      <w:tr w:rsidR="00BE6874" w:rsidRPr="00466396" w:rsidTr="00466396">
        <w:tc>
          <w:tcPr>
            <w:tcW w:w="4041" w:type="dxa"/>
            <w:gridSpan w:val="3"/>
          </w:tcPr>
          <w:p w:rsidR="00BE6874" w:rsidRPr="00466396" w:rsidRDefault="00BE6874" w:rsidP="009C4880">
            <w:pPr>
              <w:rPr>
                <w:lang w:val="uk-UA"/>
              </w:rPr>
            </w:pPr>
            <w:r w:rsidRPr="00466396">
              <w:rPr>
                <w:lang w:val="uk-UA"/>
              </w:rPr>
              <w:t>Чи здійснювалося депутатом інформування виборців про бюджет, рішення ради, соціально-економічний розвиток громади, ін. рішення ? (вказати коли і в який спосіб):</w:t>
            </w:r>
          </w:p>
        </w:tc>
        <w:tc>
          <w:tcPr>
            <w:tcW w:w="6330" w:type="dxa"/>
            <w:gridSpan w:val="3"/>
          </w:tcPr>
          <w:p w:rsidR="00BE6874" w:rsidRPr="00EF1085" w:rsidRDefault="00BE6874" w:rsidP="005C2B2B">
            <w:pPr>
              <w:rPr>
                <w:sz w:val="24"/>
                <w:szCs w:val="24"/>
                <w:lang w:val="uk-UA"/>
              </w:rPr>
            </w:pPr>
            <w:r w:rsidRPr="00EF1085">
              <w:rPr>
                <w:sz w:val="24"/>
                <w:szCs w:val="24"/>
                <w:lang w:val="uk-UA"/>
              </w:rPr>
              <w:t>Так, інформує. На прийомі громадян та на зборах мешканців будинків, якщо на такі збори запрошують депутата</w:t>
            </w:r>
          </w:p>
        </w:tc>
      </w:tr>
      <w:tr w:rsidR="00BE6874" w:rsidRPr="00466396" w:rsidTr="00466396">
        <w:tc>
          <w:tcPr>
            <w:tcW w:w="4041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 w:rsidRPr="00466396">
              <w:rPr>
                <w:lang w:val="uk-UA"/>
              </w:rPr>
              <w:t>Чи проводилися депутатом публічні заходи (круглі столи, слухання в комісіях, конференції, наради тощо). Якщо так, то коли, які заходи та з яких питань ?</w:t>
            </w:r>
          </w:p>
        </w:tc>
        <w:tc>
          <w:tcPr>
            <w:tcW w:w="6330" w:type="dxa"/>
            <w:gridSpan w:val="3"/>
          </w:tcPr>
          <w:p w:rsidR="00BE6874" w:rsidRPr="00EF1085" w:rsidRDefault="00BE6874" w:rsidP="005C2B2B">
            <w:pPr>
              <w:rPr>
                <w:sz w:val="24"/>
                <w:szCs w:val="24"/>
                <w:lang w:val="uk-UA"/>
              </w:rPr>
            </w:pPr>
            <w:r w:rsidRPr="00EF1085">
              <w:rPr>
                <w:sz w:val="24"/>
                <w:szCs w:val="24"/>
                <w:lang w:val="uk-UA"/>
              </w:rPr>
              <w:t xml:space="preserve">Брав  участь  у цілому ряді комісій та конференцій </w:t>
            </w:r>
          </w:p>
        </w:tc>
      </w:tr>
      <w:tr w:rsidR="00BE6874" w:rsidRPr="00466396" w:rsidTr="00466396">
        <w:tc>
          <w:tcPr>
            <w:tcW w:w="4041" w:type="dxa"/>
            <w:gridSpan w:val="3"/>
          </w:tcPr>
          <w:p w:rsidR="00BE6874" w:rsidRPr="00466396" w:rsidRDefault="00BE6874" w:rsidP="005C2B2B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466396">
              <w:rPr>
                <w:lang w:val="uk-UA"/>
              </w:rPr>
              <w:t>ісце проведення звіту:</w:t>
            </w:r>
          </w:p>
        </w:tc>
        <w:tc>
          <w:tcPr>
            <w:tcW w:w="6330" w:type="dxa"/>
            <w:gridSpan w:val="3"/>
          </w:tcPr>
          <w:p w:rsidR="00BE6874" w:rsidRPr="00EF1085" w:rsidRDefault="00BE6874" w:rsidP="00466396">
            <w:pPr>
              <w:rPr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ПК «Український дім «Перемога»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 (</w:t>
            </w:r>
            <w:r>
              <w:rPr>
                <w:rStyle w:val="apple-style-span"/>
                <w:color w:val="000000"/>
                <w:sz w:val="24"/>
                <w:szCs w:val="24"/>
                <w:lang w:val="uk-UA"/>
              </w:rPr>
              <w:t>46001, Тернопіль,</w:t>
            </w:r>
            <w:r>
              <w:rPr>
                <w:rStyle w:val="apple-converted-space"/>
                <w:color w:val="000000"/>
                <w:sz w:val="24"/>
                <w:szCs w:val="24"/>
                <w:lang w:val="uk-UA"/>
              </w:rPr>
              <w:t xml:space="preserve"> бульв. Т.Шевченка</w:t>
            </w:r>
            <w:r>
              <w:rPr>
                <w:rStyle w:val="apple-style-span"/>
                <w:color w:val="000000"/>
                <w:sz w:val="24"/>
                <w:szCs w:val="24"/>
                <w:lang w:val="uk-UA"/>
              </w:rPr>
              <w:t>, 27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), </w:t>
            </w:r>
            <w:r w:rsidRPr="00EF1085">
              <w:rPr>
                <w:sz w:val="24"/>
                <w:szCs w:val="24"/>
              </w:rPr>
              <w:t xml:space="preserve">46001, Тернопіль, </w:t>
            </w:r>
            <w:r w:rsidRPr="00EF1085">
              <w:rPr>
                <w:sz w:val="24"/>
                <w:szCs w:val="24"/>
                <w:lang w:val="uk-UA"/>
              </w:rPr>
              <w:t>просп.Злуки, 3 (17:00-19:00);</w:t>
            </w:r>
          </w:p>
          <w:p w:rsidR="00BE6874" w:rsidRPr="00466396" w:rsidRDefault="00BE6874" w:rsidP="00C03378">
            <w:pPr>
              <w:rPr>
                <w:lang w:val="uk-UA"/>
              </w:rPr>
            </w:pPr>
          </w:p>
        </w:tc>
      </w:tr>
    </w:tbl>
    <w:p w:rsidR="00BE6874" w:rsidRPr="005F3CA5" w:rsidRDefault="00BE6874" w:rsidP="005C2B2B">
      <w:pPr>
        <w:jc w:val="right"/>
        <w:rPr>
          <w:sz w:val="24"/>
          <w:szCs w:val="24"/>
        </w:rPr>
      </w:pPr>
      <w:r w:rsidRPr="009C4880">
        <w:rPr>
          <w:b/>
          <w:sz w:val="24"/>
          <w:szCs w:val="24"/>
          <w:lang w:val="uk-UA"/>
        </w:rPr>
        <w:tab/>
      </w:r>
      <w:r w:rsidRPr="009C4880">
        <w:rPr>
          <w:b/>
          <w:sz w:val="24"/>
          <w:szCs w:val="24"/>
          <w:lang w:val="uk-UA"/>
        </w:rPr>
        <w:tab/>
      </w:r>
      <w:r w:rsidRPr="009C4880">
        <w:rPr>
          <w:b/>
          <w:sz w:val="24"/>
          <w:szCs w:val="24"/>
          <w:lang w:val="uk-UA"/>
        </w:rPr>
        <w:tab/>
      </w:r>
      <w:r w:rsidRPr="009C4880">
        <w:rPr>
          <w:b/>
          <w:sz w:val="24"/>
          <w:szCs w:val="24"/>
          <w:lang w:val="uk-UA"/>
        </w:rPr>
        <w:tab/>
      </w:r>
      <w:r w:rsidRPr="009C4880">
        <w:rPr>
          <w:b/>
          <w:sz w:val="24"/>
          <w:szCs w:val="24"/>
          <w:lang w:val="uk-UA"/>
        </w:rPr>
        <w:tab/>
        <w:t xml:space="preserve"> Підпис</w:t>
      </w:r>
      <w:r w:rsidRPr="005F3CA5">
        <w:rPr>
          <w:sz w:val="24"/>
          <w:szCs w:val="24"/>
          <w:lang w:val="uk-UA"/>
        </w:rPr>
        <w:t xml:space="preserve"> </w:t>
      </w:r>
      <w:r w:rsidRPr="00FE6962">
        <w:rPr>
          <w:sz w:val="24"/>
          <w:szCs w:val="24"/>
          <w:u w:val="single"/>
          <w:lang w:val="uk-UA"/>
        </w:rPr>
        <w:t>___</w:t>
      </w:r>
      <w:r w:rsidRPr="00FE6962">
        <w:rPr>
          <w:b/>
          <w:sz w:val="24"/>
          <w:szCs w:val="24"/>
          <w:u w:val="single"/>
          <w:lang w:val="uk-UA"/>
        </w:rPr>
        <w:t>Паньків В.І.____</w:t>
      </w:r>
      <w:r w:rsidRPr="005F3CA5">
        <w:rPr>
          <w:sz w:val="24"/>
          <w:szCs w:val="24"/>
          <w:lang w:val="uk-UA"/>
        </w:rPr>
        <w:t xml:space="preserve"> </w:t>
      </w:r>
    </w:p>
    <w:sectPr w:rsidR="00BE6874" w:rsidRPr="005F3CA5" w:rsidSect="002D2957">
      <w:pgSz w:w="11906" w:h="16838"/>
      <w:pgMar w:top="357" w:right="851" w:bottom="357" w:left="90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13B4"/>
    <w:multiLevelType w:val="hybridMultilevel"/>
    <w:tmpl w:val="09C4E072"/>
    <w:lvl w:ilvl="0" w:tplc="13666CF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drawingGridHorizontalSpacing w:val="57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2B2B"/>
    <w:rsid w:val="000070AF"/>
    <w:rsid w:val="000256FA"/>
    <w:rsid w:val="000424F6"/>
    <w:rsid w:val="0007695C"/>
    <w:rsid w:val="00095107"/>
    <w:rsid w:val="000B4FBB"/>
    <w:rsid w:val="000D4EDB"/>
    <w:rsid w:val="001016F8"/>
    <w:rsid w:val="001251CD"/>
    <w:rsid w:val="001A5B13"/>
    <w:rsid w:val="001B7C12"/>
    <w:rsid w:val="001C3E3B"/>
    <w:rsid w:val="001E22EB"/>
    <w:rsid w:val="00212F56"/>
    <w:rsid w:val="00251295"/>
    <w:rsid w:val="00253E61"/>
    <w:rsid w:val="0027440B"/>
    <w:rsid w:val="002A3DE5"/>
    <w:rsid w:val="002D0023"/>
    <w:rsid w:val="002D2957"/>
    <w:rsid w:val="002E243A"/>
    <w:rsid w:val="003350DE"/>
    <w:rsid w:val="00343A23"/>
    <w:rsid w:val="0034568C"/>
    <w:rsid w:val="0035189D"/>
    <w:rsid w:val="0036651E"/>
    <w:rsid w:val="003E1DA8"/>
    <w:rsid w:val="003E5DFB"/>
    <w:rsid w:val="003F31DE"/>
    <w:rsid w:val="00421759"/>
    <w:rsid w:val="00466396"/>
    <w:rsid w:val="00482CDD"/>
    <w:rsid w:val="00561CB5"/>
    <w:rsid w:val="0056478F"/>
    <w:rsid w:val="005C0F9F"/>
    <w:rsid w:val="005C2B2B"/>
    <w:rsid w:val="005E5D5B"/>
    <w:rsid w:val="005F3CA5"/>
    <w:rsid w:val="00651EA1"/>
    <w:rsid w:val="006659AB"/>
    <w:rsid w:val="006D4BEB"/>
    <w:rsid w:val="006E38D2"/>
    <w:rsid w:val="00702F57"/>
    <w:rsid w:val="00706ED5"/>
    <w:rsid w:val="00765867"/>
    <w:rsid w:val="00805AF0"/>
    <w:rsid w:val="008938A1"/>
    <w:rsid w:val="008F0D00"/>
    <w:rsid w:val="0094671B"/>
    <w:rsid w:val="00951F85"/>
    <w:rsid w:val="00974823"/>
    <w:rsid w:val="009B3AD5"/>
    <w:rsid w:val="009C4880"/>
    <w:rsid w:val="00A40687"/>
    <w:rsid w:val="00AA2ECA"/>
    <w:rsid w:val="00AB6D94"/>
    <w:rsid w:val="00AC0D27"/>
    <w:rsid w:val="00BE6874"/>
    <w:rsid w:val="00BE7A15"/>
    <w:rsid w:val="00C03378"/>
    <w:rsid w:val="00C239C4"/>
    <w:rsid w:val="00C3040B"/>
    <w:rsid w:val="00C306E3"/>
    <w:rsid w:val="00C63CCF"/>
    <w:rsid w:val="00CB474A"/>
    <w:rsid w:val="00CC2AD1"/>
    <w:rsid w:val="00D833D2"/>
    <w:rsid w:val="00DC591C"/>
    <w:rsid w:val="00DD25E8"/>
    <w:rsid w:val="00E2149E"/>
    <w:rsid w:val="00EB219E"/>
    <w:rsid w:val="00EF1085"/>
    <w:rsid w:val="00F524F0"/>
    <w:rsid w:val="00F6310E"/>
    <w:rsid w:val="00FE6962"/>
    <w:rsid w:val="00FF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2B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C2B2B"/>
    <w:pPr>
      <w:jc w:val="center"/>
    </w:pPr>
    <w:rPr>
      <w:b/>
      <w:caps/>
      <w:sz w:val="36"/>
      <w:lang w:val="hu-HU"/>
    </w:rPr>
  </w:style>
  <w:style w:type="character" w:customStyle="1" w:styleId="TitleChar">
    <w:name w:val="Title Char"/>
    <w:basedOn w:val="DefaultParagraphFont"/>
    <w:link w:val="Title"/>
    <w:uiPriority w:val="99"/>
    <w:locked/>
    <w:rsid w:val="005E5D5B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5C2B2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C2B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DefaultParagraphFont"/>
    <w:uiPriority w:val="99"/>
    <w:rsid w:val="009C4880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EF108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EF10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472</Words>
  <Characters>2694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</dc:title>
  <dc:subject/>
  <dc:creator>11</dc:creator>
  <cp:keywords/>
  <dc:description/>
  <cp:lastModifiedBy>WiZaRd</cp:lastModifiedBy>
  <cp:revision>8</cp:revision>
  <dcterms:created xsi:type="dcterms:W3CDTF">2013-11-03T07:39:00Z</dcterms:created>
  <dcterms:modified xsi:type="dcterms:W3CDTF">2014-11-24T20:32:00Z</dcterms:modified>
</cp:coreProperties>
</file>